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A9F1A" w14:textId="77777777" w:rsidR="00AE6F3E" w:rsidRDefault="00AE6F3E" w:rsidP="00AE6F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WESTONS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fl.1494-5)</w:t>
      </w:r>
    </w:p>
    <w:p w14:paraId="7EE68D5F" w14:textId="77777777" w:rsidR="00AE6F3E" w:rsidRDefault="00AE6F3E" w:rsidP="00AE6F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6DCA6920" w14:textId="77777777" w:rsidR="00AE6F3E" w:rsidRDefault="00AE6F3E" w:rsidP="00AE6F3E">
      <w:pPr>
        <w:pStyle w:val="NoSpacing"/>
        <w:rPr>
          <w:rFonts w:cs="Times New Roman"/>
          <w:szCs w:val="24"/>
        </w:rPr>
      </w:pPr>
    </w:p>
    <w:p w14:paraId="092FD4F5" w14:textId="77777777" w:rsidR="00AE6F3E" w:rsidRDefault="00AE6F3E" w:rsidP="00AE6F3E">
      <w:pPr>
        <w:pStyle w:val="NoSpacing"/>
        <w:rPr>
          <w:rFonts w:cs="Times New Roman"/>
          <w:szCs w:val="24"/>
        </w:rPr>
      </w:pPr>
    </w:p>
    <w:p w14:paraId="0B0976E0" w14:textId="77777777" w:rsidR="00AE6F3E" w:rsidRDefault="00AE6F3E" w:rsidP="00AE6F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1494-5</w:t>
      </w:r>
      <w:r>
        <w:rPr>
          <w:rFonts w:cs="Times New Roman"/>
          <w:szCs w:val="24"/>
        </w:rPr>
        <w:tab/>
        <w:t xml:space="preserve">Incorporated from </w:t>
      </w:r>
      <w:proofErr w:type="spellStart"/>
      <w:r>
        <w:rPr>
          <w:rFonts w:cs="Times New Roman"/>
          <w:szCs w:val="24"/>
        </w:rPr>
        <w:t>Bologne</w:t>
      </w:r>
      <w:proofErr w:type="spellEnd"/>
      <w:r>
        <w:rPr>
          <w:rFonts w:cs="Times New Roman"/>
          <w:szCs w:val="24"/>
        </w:rPr>
        <w:t xml:space="preserve">.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p.3</w:t>
      </w:r>
      <w:r>
        <w:rPr>
          <w:rFonts w:cs="Times New Roman"/>
          <w:szCs w:val="24"/>
        </w:rPr>
        <w:t>74)</w:t>
      </w:r>
    </w:p>
    <w:p w14:paraId="052227E0" w14:textId="77777777" w:rsidR="00AE6F3E" w:rsidRDefault="00AE6F3E" w:rsidP="00AE6F3E">
      <w:pPr>
        <w:pStyle w:val="NoSpacing"/>
        <w:rPr>
          <w:rFonts w:cs="Times New Roman"/>
          <w:szCs w:val="24"/>
        </w:rPr>
      </w:pPr>
    </w:p>
    <w:p w14:paraId="0A606E35" w14:textId="77777777" w:rsidR="00AE6F3E" w:rsidRDefault="00AE6F3E" w:rsidP="00AE6F3E">
      <w:pPr>
        <w:pStyle w:val="NoSpacing"/>
        <w:rPr>
          <w:rFonts w:cs="Times New Roman"/>
          <w:szCs w:val="24"/>
        </w:rPr>
      </w:pPr>
    </w:p>
    <w:p w14:paraId="307092B7" w14:textId="77777777" w:rsidR="00AE6F3E" w:rsidRDefault="00AE6F3E" w:rsidP="00AE6F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January 2023</w:t>
      </w:r>
    </w:p>
    <w:p w14:paraId="6F70265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0876D" w14:textId="77777777" w:rsidR="00AE6F3E" w:rsidRDefault="00AE6F3E" w:rsidP="009139A6">
      <w:r>
        <w:separator/>
      </w:r>
    </w:p>
  </w:endnote>
  <w:endnote w:type="continuationSeparator" w:id="0">
    <w:p w14:paraId="5810B6B4" w14:textId="77777777" w:rsidR="00AE6F3E" w:rsidRDefault="00AE6F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53E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E17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2E4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CE3C0" w14:textId="77777777" w:rsidR="00AE6F3E" w:rsidRDefault="00AE6F3E" w:rsidP="009139A6">
      <w:r>
        <w:separator/>
      </w:r>
    </w:p>
  </w:footnote>
  <w:footnote w:type="continuationSeparator" w:id="0">
    <w:p w14:paraId="376FDA49" w14:textId="77777777" w:rsidR="00AE6F3E" w:rsidRDefault="00AE6F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4CF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F66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9B1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F3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AE6F3E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7E5B7"/>
  <w15:chartTrackingRefBased/>
  <w15:docId w15:val="{C8604762-8F3B-4B91-B0C3-D4D360236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2023-01-18T21:11:00Z</dcterms:created>
  <dcterms:modified xsi:type="dcterms:W3CDTF">2023-01-18T21:12:00Z</dcterms:modified>
</cp:coreProperties>
</file>